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B31" w:rsidRDefault="00FC2B31" w:rsidP="004A1AFA">
      <w:pPr>
        <w:jc w:val="center"/>
        <w:rPr>
          <w:sz w:val="28"/>
          <w:szCs w:val="28"/>
        </w:rPr>
      </w:pPr>
    </w:p>
    <w:p w:rsidR="00FC2B31" w:rsidRDefault="00FC2B31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C2B31" w:rsidRDefault="00FC2B31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FC2B31" w:rsidRDefault="00FC2B31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FC2B31" w:rsidRDefault="00FC2B31" w:rsidP="004A1AF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FC2B31">
        <w:tc>
          <w:tcPr>
            <w:tcW w:w="1384" w:type="dxa"/>
            <w:vMerge w:val="restart"/>
            <w:vAlign w:val="center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C2B31">
        <w:tc>
          <w:tcPr>
            <w:tcW w:w="1384" w:type="dxa"/>
            <w:vMerge/>
            <w:vAlign w:val="center"/>
          </w:tcPr>
          <w:p w:rsidR="00FC2B31" w:rsidRDefault="00FC2B31" w:rsidP="003F44F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FC2B31" w:rsidRDefault="00FC2B31" w:rsidP="003F44F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FC2B31" w:rsidRPr="005060A1" w:rsidRDefault="00FC2B31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FC2B31" w:rsidRDefault="00FC2B31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C2B31" w:rsidRDefault="00FC2B31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C2B31" w:rsidRDefault="00FC2B31" w:rsidP="003F44FF">
            <w:pPr>
              <w:rPr>
                <w:lang w:eastAsia="en-US"/>
              </w:rPr>
            </w:pPr>
          </w:p>
        </w:tc>
      </w:tr>
      <w:tr w:rsidR="00FC2B31">
        <w:trPr>
          <w:trHeight w:val="1533"/>
        </w:trPr>
        <w:tc>
          <w:tcPr>
            <w:tcW w:w="1384" w:type="dxa"/>
          </w:tcPr>
          <w:p w:rsidR="00FC2B31" w:rsidRDefault="00FC2B31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Остров</w:t>
            </w:r>
          </w:p>
          <w:p w:rsidR="00FC2B31" w:rsidRPr="005060A1" w:rsidRDefault="00FC2B31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 И.С.</w:t>
            </w:r>
          </w:p>
        </w:tc>
        <w:tc>
          <w:tcPr>
            <w:tcW w:w="1602" w:type="dxa"/>
          </w:tcPr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«Таяндин</w:t>
            </w:r>
          </w:p>
          <w:p w:rsidR="00FC2B31" w:rsidRPr="005060A1" w:rsidRDefault="00FC2B31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5060A1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FC2B31" w:rsidRDefault="00FC2B31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1816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</w:t>
            </w:r>
          </w:p>
          <w:p w:rsidR="00FC2B31" w:rsidRPr="005060A1" w:rsidRDefault="00FC2B31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181618">
            <w:pPr>
              <w:rPr>
                <w:color w:val="333333"/>
                <w:lang w:eastAsia="en-US"/>
              </w:rPr>
            </w:pPr>
          </w:p>
          <w:p w:rsidR="00FC2B31" w:rsidRPr="005060A1" w:rsidRDefault="00FC2B31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FC2B31" w:rsidRPr="005060A1" w:rsidRDefault="00FC2B31" w:rsidP="00181618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FC2B31" w:rsidRDefault="00FC2B31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  <w:p w:rsidR="00FC2B31" w:rsidRDefault="00FC2B31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</w:p>
          <w:p w:rsidR="00FC2B31" w:rsidRPr="005060A1" w:rsidRDefault="00FC2B31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3F44FF">
            <w:pPr>
              <w:jc w:val="center"/>
              <w:rPr>
                <w:color w:val="333333"/>
                <w:lang w:eastAsia="en-US"/>
              </w:rPr>
            </w:pPr>
          </w:p>
          <w:p w:rsidR="00FC2B31" w:rsidRPr="005060A1" w:rsidRDefault="00FC2B31" w:rsidP="003F44F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C2B31" w:rsidRDefault="00FC2B31" w:rsidP="001816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437514,04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333333"/>
                <w:lang w:val="en-US" w:eastAsia="en-US"/>
              </w:rPr>
            </w:pPr>
          </w:p>
        </w:tc>
      </w:tr>
      <w:tr w:rsidR="00FC2B31">
        <w:tc>
          <w:tcPr>
            <w:tcW w:w="1384" w:type="dxa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FC2B31" w:rsidRPr="005060A1" w:rsidRDefault="00FC2B31" w:rsidP="003F44FF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jc w:val="center"/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jc w:val="center"/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jc w:val="center"/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C2B31" w:rsidRPr="005060A1" w:rsidRDefault="00FC2B31" w:rsidP="00236F05">
            <w:pPr>
              <w:rPr>
                <w:color w:val="800000"/>
                <w:lang w:eastAsia="en-US"/>
              </w:rPr>
            </w:pP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C2B31" w:rsidRDefault="00FC2B31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FC2B31" w:rsidRPr="005060A1" w:rsidRDefault="00FC2B31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Pr="005060A1" w:rsidRDefault="00FC2B31" w:rsidP="00236F0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Pr="005060A1" w:rsidRDefault="00FC2B31" w:rsidP="00236F0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легковой</w:t>
            </w:r>
            <w:r>
              <w:rPr>
                <w:color w:val="800000"/>
                <w:lang w:eastAsia="en-US"/>
              </w:rPr>
              <w:t>:</w:t>
            </w:r>
          </w:p>
          <w:p w:rsidR="00FC2B31" w:rsidRPr="005060A1" w:rsidRDefault="00FC2B31" w:rsidP="003F44FF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Рено Достер</w:t>
            </w:r>
          </w:p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грузовой</w:t>
            </w:r>
            <w:r>
              <w:rPr>
                <w:color w:val="800000"/>
                <w:lang w:eastAsia="en-US"/>
              </w:rPr>
              <w:t>:</w:t>
            </w:r>
          </w:p>
          <w:p w:rsidR="00FC2B31" w:rsidRPr="005060A1" w:rsidRDefault="00FC2B31" w:rsidP="003F44FF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ГАЗ САЖ 4509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104303,00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</w:tr>
      <w:tr w:rsidR="00FC2B31">
        <w:tc>
          <w:tcPr>
            <w:tcW w:w="1384" w:type="dxa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FC2B31" w:rsidRPr="005060A1" w:rsidRDefault="00FC2B31" w:rsidP="003F44F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C2B31" w:rsidRPr="005060A1" w:rsidRDefault="00FC2B31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C2B31" w:rsidRDefault="00FC2B31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FC2B31" w:rsidRPr="005060A1" w:rsidRDefault="00FC2B31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FC2B31" w:rsidRDefault="00FC2B31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C2B31" w:rsidRDefault="00FC2B31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</w:tr>
      <w:tr w:rsidR="00FC2B31">
        <w:tc>
          <w:tcPr>
            <w:tcW w:w="1384" w:type="dxa"/>
          </w:tcPr>
          <w:p w:rsidR="00FC2B31" w:rsidRDefault="00FC2B31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FC2B31" w:rsidRPr="005060A1" w:rsidRDefault="00FC2B31" w:rsidP="003F44F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C2B31" w:rsidRPr="005060A1" w:rsidRDefault="00FC2B31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C2B31" w:rsidRDefault="00FC2B31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5060A1">
              <w:rPr>
                <w:color w:val="800000"/>
                <w:lang w:eastAsia="en-US"/>
              </w:rPr>
              <w:t>Земель</w:t>
            </w:r>
            <w:r>
              <w:rPr>
                <w:color w:val="800000"/>
                <w:lang w:eastAsia="en-US"/>
              </w:rPr>
              <w:t>-</w:t>
            </w:r>
            <w:r w:rsidRPr="005060A1">
              <w:rPr>
                <w:color w:val="800000"/>
                <w:lang w:eastAsia="en-US"/>
              </w:rPr>
              <w:t>н</w:t>
            </w:r>
            <w:r>
              <w:rPr>
                <w:color w:val="800000"/>
                <w:lang w:eastAsia="en-US"/>
              </w:rPr>
              <w:t xml:space="preserve">ый 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FC2B31" w:rsidRPr="005060A1" w:rsidRDefault="00FC2B31" w:rsidP="00236F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жилой дом</w:t>
            </w:r>
          </w:p>
          <w:p w:rsidR="00FC2B31" w:rsidRDefault="00FC2B31" w:rsidP="00236F0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2500</w:t>
            </w: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253,02</w:t>
            </w:r>
          </w:p>
        </w:tc>
        <w:tc>
          <w:tcPr>
            <w:tcW w:w="1080" w:type="dxa"/>
          </w:tcPr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</w:p>
          <w:p w:rsidR="00FC2B31" w:rsidRDefault="00FC2B31" w:rsidP="00236F0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C2B31" w:rsidRDefault="00FC2B31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FC2B31" w:rsidRPr="005060A1" w:rsidRDefault="00FC2B31" w:rsidP="003F44FF">
            <w:pPr>
              <w:rPr>
                <w:color w:val="800000"/>
                <w:lang w:eastAsia="en-US"/>
              </w:rPr>
            </w:pPr>
          </w:p>
        </w:tc>
      </w:tr>
    </w:tbl>
    <w:p w:rsidR="00FC2B31" w:rsidRDefault="00FC2B31" w:rsidP="004A1AFA">
      <w:pPr>
        <w:rPr>
          <w:color w:val="800000"/>
        </w:rPr>
      </w:pPr>
    </w:p>
    <w:p w:rsidR="00FC2B31" w:rsidRDefault="00FC2B31" w:rsidP="004A1AFA"/>
    <w:sectPr w:rsidR="00FC2B31" w:rsidSect="00170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3F8"/>
    <w:rsid w:val="000F2EB6"/>
    <w:rsid w:val="001703F8"/>
    <w:rsid w:val="00181618"/>
    <w:rsid w:val="001D1558"/>
    <w:rsid w:val="00236F05"/>
    <w:rsid w:val="00312840"/>
    <w:rsid w:val="00355239"/>
    <w:rsid w:val="003D720F"/>
    <w:rsid w:val="003F44FF"/>
    <w:rsid w:val="004A1AFA"/>
    <w:rsid w:val="004C28A8"/>
    <w:rsid w:val="004C5407"/>
    <w:rsid w:val="005060A1"/>
    <w:rsid w:val="005655CE"/>
    <w:rsid w:val="0060218B"/>
    <w:rsid w:val="007A246B"/>
    <w:rsid w:val="00823D4A"/>
    <w:rsid w:val="008F0464"/>
    <w:rsid w:val="00AB1AB7"/>
    <w:rsid w:val="00B8397F"/>
    <w:rsid w:val="00BE239D"/>
    <w:rsid w:val="00C34E2A"/>
    <w:rsid w:val="00C57BEE"/>
    <w:rsid w:val="00C8597C"/>
    <w:rsid w:val="00CA60E9"/>
    <w:rsid w:val="00EE0738"/>
    <w:rsid w:val="00F542A6"/>
    <w:rsid w:val="00F949DD"/>
    <w:rsid w:val="00FC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703F8"/>
    <w:pPr>
      <w:ind w:left="720"/>
    </w:pPr>
  </w:style>
  <w:style w:type="table" w:styleId="TableGrid">
    <w:name w:val="Table Grid"/>
    <w:basedOn w:val="TableNormal"/>
    <w:uiPriority w:val="99"/>
    <w:rsid w:val="001703F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22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</Pages>
  <Words>163</Words>
  <Characters>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2014-05-07T09:10:00Z</dcterms:created>
  <dcterms:modified xsi:type="dcterms:W3CDTF">2017-05-03T08:49:00Z</dcterms:modified>
</cp:coreProperties>
</file>